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EAA" w:rsidRPr="00B12EAA" w:rsidRDefault="00CA62C3" w:rsidP="000E4AD5">
      <w:pPr>
        <w:spacing w:after="0" w:line="19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ЗАЯВКА</w:t>
      </w:r>
    </w:p>
    <w:p w:rsidR="00BD3D4C" w:rsidRDefault="00B12EAA" w:rsidP="00BD3D4C">
      <w:pPr>
        <w:spacing w:after="0" w:line="19" w:lineRule="atLeast"/>
        <w:jc w:val="center"/>
        <w:rPr>
          <w:rFonts w:ascii="Times New Roman" w:hAnsi="Times New Roman"/>
          <w:sz w:val="24"/>
          <w:szCs w:val="24"/>
        </w:rPr>
      </w:pPr>
      <w:r w:rsidRPr="00B12EAA">
        <w:rPr>
          <w:rFonts w:ascii="Times New Roman" w:hAnsi="Times New Roman"/>
          <w:sz w:val="24"/>
          <w:szCs w:val="24"/>
        </w:rPr>
        <w:t xml:space="preserve">на участие </w:t>
      </w:r>
      <w:r w:rsidR="005E6937">
        <w:rPr>
          <w:rFonts w:ascii="Times New Roman" w:hAnsi="Times New Roman"/>
          <w:sz w:val="24"/>
          <w:szCs w:val="24"/>
        </w:rPr>
        <w:t xml:space="preserve">в </w:t>
      </w:r>
      <w:r w:rsidR="00CA62C3">
        <w:rPr>
          <w:rFonts w:ascii="Times New Roman" w:hAnsi="Times New Roman"/>
          <w:sz w:val="24"/>
          <w:szCs w:val="24"/>
        </w:rPr>
        <w:t>закупке</w:t>
      </w:r>
      <w:r w:rsidRPr="00B12EAA">
        <w:rPr>
          <w:rFonts w:ascii="Times New Roman" w:hAnsi="Times New Roman"/>
          <w:sz w:val="24"/>
          <w:szCs w:val="24"/>
        </w:rPr>
        <w:t xml:space="preserve"> на право заключения договора</w:t>
      </w:r>
      <w:r w:rsidR="00DE0BB1">
        <w:rPr>
          <w:rFonts w:ascii="Times New Roman" w:hAnsi="Times New Roman"/>
          <w:sz w:val="24"/>
          <w:szCs w:val="24"/>
        </w:rPr>
        <w:t xml:space="preserve"> </w:t>
      </w:r>
      <w:r w:rsidR="00BD3D4C" w:rsidRPr="00BD3D4C">
        <w:rPr>
          <w:rFonts w:ascii="Times New Roman" w:hAnsi="Times New Roman"/>
          <w:sz w:val="24"/>
          <w:szCs w:val="24"/>
        </w:rPr>
        <w:t xml:space="preserve">подряда </w:t>
      </w:r>
    </w:p>
    <w:p w:rsidR="00BD3D4C" w:rsidRDefault="00BD3D4C" w:rsidP="00BD3D4C">
      <w:pPr>
        <w:spacing w:after="0" w:line="19" w:lineRule="atLeast"/>
        <w:jc w:val="center"/>
        <w:rPr>
          <w:rFonts w:ascii="Times New Roman" w:hAnsi="Times New Roman"/>
          <w:sz w:val="24"/>
          <w:szCs w:val="24"/>
        </w:rPr>
      </w:pPr>
      <w:r w:rsidRPr="00BD3D4C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выполнение</w:t>
      </w:r>
      <w:r w:rsidRPr="00BD3D4C">
        <w:rPr>
          <w:rFonts w:ascii="Times New Roman" w:hAnsi="Times New Roman"/>
          <w:sz w:val="24"/>
          <w:szCs w:val="24"/>
        </w:rPr>
        <w:t xml:space="preserve"> ремонт</w:t>
      </w:r>
      <w:r>
        <w:rPr>
          <w:rFonts w:ascii="Times New Roman" w:hAnsi="Times New Roman"/>
          <w:sz w:val="24"/>
          <w:szCs w:val="24"/>
        </w:rPr>
        <w:t>ных и отделочных работ</w:t>
      </w:r>
      <w:r w:rsidRPr="00BD3D4C">
        <w:rPr>
          <w:rFonts w:ascii="Times New Roman" w:hAnsi="Times New Roman"/>
          <w:sz w:val="24"/>
          <w:szCs w:val="24"/>
        </w:rPr>
        <w:t xml:space="preserve"> нежилого помещения </w:t>
      </w:r>
    </w:p>
    <w:p w:rsidR="00BD3D4C" w:rsidRPr="00BD3D4C" w:rsidRDefault="00BD3D4C" w:rsidP="00BD3D4C">
      <w:pPr>
        <w:spacing w:after="0" w:line="19" w:lineRule="atLeast"/>
        <w:jc w:val="center"/>
        <w:rPr>
          <w:rFonts w:ascii="Times New Roman" w:hAnsi="Times New Roman"/>
          <w:sz w:val="24"/>
          <w:szCs w:val="24"/>
        </w:rPr>
      </w:pPr>
      <w:r w:rsidRPr="00BD3D4C">
        <w:rPr>
          <w:rFonts w:ascii="Times New Roman" w:hAnsi="Times New Roman"/>
          <w:sz w:val="24"/>
          <w:szCs w:val="24"/>
        </w:rPr>
        <w:t>для размещения центра цифрового образования «</w:t>
      </w:r>
      <w:r w:rsidRPr="00BD3D4C">
        <w:rPr>
          <w:rFonts w:ascii="Times New Roman" w:hAnsi="Times New Roman"/>
          <w:sz w:val="24"/>
          <w:szCs w:val="24"/>
          <w:lang w:val="en-US"/>
        </w:rPr>
        <w:t>IT</w:t>
      </w:r>
      <w:r w:rsidRPr="00BD3D4C">
        <w:rPr>
          <w:rFonts w:ascii="Times New Roman" w:hAnsi="Times New Roman"/>
          <w:sz w:val="24"/>
          <w:szCs w:val="24"/>
        </w:rPr>
        <w:t>-Куб» в Красноярске</w:t>
      </w:r>
    </w:p>
    <w:p w:rsidR="00B12EAA" w:rsidRDefault="00B12EAA" w:rsidP="000E4AD5">
      <w:pPr>
        <w:spacing w:after="0" w:line="19" w:lineRule="atLeast"/>
        <w:jc w:val="center"/>
        <w:rPr>
          <w:rFonts w:ascii="Times New Roman" w:hAnsi="Times New Roman"/>
          <w:sz w:val="24"/>
          <w:szCs w:val="24"/>
        </w:rPr>
      </w:pPr>
    </w:p>
    <w:p w:rsidR="00105A1D" w:rsidRDefault="00105A1D" w:rsidP="000E4AD5">
      <w:pPr>
        <w:spacing w:after="0" w:line="19" w:lineRule="atLeast"/>
        <w:jc w:val="center"/>
        <w:rPr>
          <w:rFonts w:ascii="Times New Roman" w:hAnsi="Times New Roman"/>
          <w:sz w:val="24"/>
          <w:szCs w:val="24"/>
        </w:rPr>
      </w:pPr>
    </w:p>
    <w:p w:rsidR="00B12EAA" w:rsidRPr="00B12EAA" w:rsidRDefault="00F25B30" w:rsidP="000E4AD5">
      <w:pPr>
        <w:tabs>
          <w:tab w:val="left" w:pos="5529"/>
        </w:tabs>
        <w:spacing w:after="0" w:line="19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Изучив документацию</w:t>
      </w:r>
      <w:r w:rsidR="00B12EAA" w:rsidRPr="00B12EAA">
        <w:rPr>
          <w:rFonts w:ascii="Times New Roman" w:hAnsi="Times New Roman"/>
          <w:sz w:val="24"/>
          <w:szCs w:val="24"/>
        </w:rPr>
        <w:t xml:space="preserve"> о проведении</w:t>
      </w:r>
      <w:r w:rsidR="00CA62C3">
        <w:rPr>
          <w:rFonts w:ascii="Times New Roman" w:hAnsi="Times New Roman"/>
          <w:sz w:val="24"/>
          <w:szCs w:val="24"/>
        </w:rPr>
        <w:t xml:space="preserve"> закупки </w:t>
      </w:r>
      <w:r w:rsidR="00CA62C3" w:rsidRPr="00CA62C3">
        <w:rPr>
          <w:rFonts w:ascii="Times New Roman" w:hAnsi="Times New Roman"/>
          <w:sz w:val="24"/>
          <w:szCs w:val="24"/>
        </w:rPr>
        <w:t>на</w:t>
      </w:r>
      <w:r w:rsidR="00D0224F">
        <w:rPr>
          <w:rFonts w:ascii="Times New Roman" w:hAnsi="Times New Roman"/>
          <w:sz w:val="24"/>
          <w:szCs w:val="24"/>
        </w:rPr>
        <w:t xml:space="preserve"> право за</w:t>
      </w:r>
      <w:r w:rsidR="00A26621">
        <w:rPr>
          <w:rFonts w:ascii="Times New Roman" w:hAnsi="Times New Roman"/>
          <w:sz w:val="24"/>
          <w:szCs w:val="24"/>
        </w:rPr>
        <w:t>ключения договора</w:t>
      </w:r>
      <w:r w:rsidR="00DE0BB1">
        <w:rPr>
          <w:rFonts w:ascii="Times New Roman" w:hAnsi="Times New Roman"/>
          <w:sz w:val="24"/>
          <w:szCs w:val="24"/>
        </w:rPr>
        <w:t xml:space="preserve"> </w:t>
      </w:r>
      <w:r w:rsidR="00BD3D4C">
        <w:rPr>
          <w:rFonts w:ascii="Times New Roman" w:hAnsi="Times New Roman"/>
          <w:sz w:val="24"/>
          <w:szCs w:val="24"/>
        </w:rPr>
        <w:t>подряда</w:t>
      </w:r>
      <w:r w:rsidR="00CA62C3">
        <w:rPr>
          <w:rFonts w:ascii="Times New Roman" w:hAnsi="Times New Roman"/>
          <w:sz w:val="24"/>
          <w:szCs w:val="24"/>
        </w:rPr>
        <w:t>, положение о закупочной деятельности</w:t>
      </w:r>
      <w:r w:rsidR="00B12EAA" w:rsidRPr="00CA62C3">
        <w:rPr>
          <w:rFonts w:ascii="Times New Roman" w:hAnsi="Times New Roman"/>
          <w:sz w:val="24"/>
          <w:szCs w:val="24"/>
        </w:rPr>
        <w:t xml:space="preserve"> Заказчика,</w:t>
      </w:r>
      <w:r w:rsidR="00B12EAA" w:rsidRPr="00B12EAA">
        <w:rPr>
          <w:rFonts w:ascii="Times New Roman" w:hAnsi="Times New Roman"/>
          <w:sz w:val="24"/>
          <w:szCs w:val="24"/>
        </w:rPr>
        <w:t xml:space="preserve"> </w:t>
      </w:r>
      <w:r w:rsidR="00BA5653">
        <w:rPr>
          <w:rFonts w:ascii="Times New Roman" w:hAnsi="Times New Roman"/>
          <w:sz w:val="24"/>
          <w:szCs w:val="24"/>
        </w:rPr>
        <w:t>____________________</w:t>
      </w:r>
      <w:r w:rsidR="00B12EAA" w:rsidRPr="00B12EAA">
        <w:rPr>
          <w:rFonts w:ascii="Times New Roman" w:hAnsi="Times New Roman"/>
          <w:sz w:val="24"/>
          <w:szCs w:val="24"/>
        </w:rPr>
        <w:t>выражает со</w:t>
      </w:r>
      <w:r w:rsidR="00CA62C3">
        <w:rPr>
          <w:rFonts w:ascii="Times New Roman" w:hAnsi="Times New Roman"/>
          <w:sz w:val="24"/>
          <w:szCs w:val="24"/>
        </w:rPr>
        <w:t xml:space="preserve">гласие на </w:t>
      </w:r>
      <w:r w:rsidR="00105A1D">
        <w:rPr>
          <w:rFonts w:ascii="Times New Roman" w:hAnsi="Times New Roman"/>
          <w:sz w:val="24"/>
          <w:szCs w:val="24"/>
        </w:rPr>
        <w:t>заключение дог</w:t>
      </w:r>
      <w:r w:rsidR="000F78CA">
        <w:rPr>
          <w:rFonts w:ascii="Times New Roman" w:hAnsi="Times New Roman"/>
          <w:sz w:val="24"/>
          <w:szCs w:val="24"/>
        </w:rPr>
        <w:t>овора и направляет заявку</w:t>
      </w:r>
      <w:r w:rsidR="00681169">
        <w:rPr>
          <w:rFonts w:ascii="Times New Roman" w:hAnsi="Times New Roman"/>
          <w:sz w:val="24"/>
          <w:szCs w:val="24"/>
        </w:rPr>
        <w:t xml:space="preserve"> на участие</w:t>
      </w:r>
      <w:r w:rsidR="000F78CA">
        <w:rPr>
          <w:rFonts w:ascii="Times New Roman" w:hAnsi="Times New Roman"/>
          <w:sz w:val="24"/>
          <w:szCs w:val="24"/>
        </w:rPr>
        <w:t>, в соответствии с техническим заданием Заказчика,</w:t>
      </w:r>
      <w:r w:rsidR="00BD3D4C">
        <w:rPr>
          <w:rFonts w:ascii="Times New Roman" w:hAnsi="Times New Roman"/>
          <w:sz w:val="24"/>
          <w:szCs w:val="24"/>
        </w:rPr>
        <w:t xml:space="preserve"> на следующих условиях</w:t>
      </w:r>
      <w:r w:rsidR="00105A1D">
        <w:rPr>
          <w:rFonts w:ascii="Times New Roman" w:hAnsi="Times New Roman"/>
          <w:sz w:val="24"/>
          <w:szCs w:val="24"/>
        </w:rPr>
        <w:t>:</w:t>
      </w:r>
    </w:p>
    <w:p w:rsidR="00681169" w:rsidRDefault="00681169" w:rsidP="00681169">
      <w:pPr>
        <w:tabs>
          <w:tab w:val="left" w:pos="552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A1D" w:rsidRDefault="000F78CA" w:rsidP="00B12EAA">
      <w:pPr>
        <w:tabs>
          <w:tab w:val="left" w:pos="5529"/>
        </w:tabs>
        <w:spacing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Предложение о цене:</w:t>
      </w:r>
    </w:p>
    <w:p w:rsidR="000F78CA" w:rsidRDefault="00CE055C" w:rsidP="00B12EAA">
      <w:pPr>
        <w:tabs>
          <w:tab w:val="left" w:pos="5529"/>
        </w:tabs>
        <w:spacing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Предложение о сроках:</w:t>
      </w:r>
    </w:p>
    <w:p w:rsidR="00CE055C" w:rsidRDefault="00CE055C" w:rsidP="00B12EAA">
      <w:pPr>
        <w:tabs>
          <w:tab w:val="left" w:pos="5529"/>
        </w:tabs>
        <w:spacing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(Ориентировочный сметный расчет прилилагается)</w:t>
      </w:r>
      <w:bookmarkStart w:id="0" w:name="_GoBack"/>
      <w:bookmarkEnd w:id="0"/>
    </w:p>
    <w:p w:rsidR="000F78CA" w:rsidRDefault="000F78CA" w:rsidP="00B12EAA">
      <w:pPr>
        <w:tabs>
          <w:tab w:val="left" w:pos="5529"/>
        </w:tabs>
        <w:spacing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</w:rPr>
      </w:pPr>
    </w:p>
    <w:p w:rsidR="00DF4766" w:rsidRDefault="00DF4766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Информация об участнике закупки:</w:t>
      </w:r>
    </w:p>
    <w:p w:rsidR="00DF4766" w:rsidRDefault="00DF4766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9"/>
        <w:gridCol w:w="3572"/>
      </w:tblGrid>
      <w:tr w:rsidR="00DF4766" w:rsidRPr="00DF4766" w:rsidTr="00115DB6">
        <w:tc>
          <w:tcPr>
            <w:tcW w:w="5499" w:type="dxa"/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766">
              <w:rPr>
                <w:rFonts w:ascii="Times New Roman" w:hAnsi="Times New Roman"/>
                <w:sz w:val="24"/>
                <w:szCs w:val="24"/>
              </w:rPr>
              <w:t>Наименование:</w:t>
            </w: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66" w:rsidRPr="00DF4766" w:rsidTr="00115DB6">
        <w:tc>
          <w:tcPr>
            <w:tcW w:w="5499" w:type="dxa"/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766">
              <w:rPr>
                <w:rFonts w:ascii="Times New Roman" w:hAnsi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66" w:rsidRPr="00DF4766" w:rsidTr="00115DB6">
        <w:tc>
          <w:tcPr>
            <w:tcW w:w="5499" w:type="dxa"/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</w:t>
            </w:r>
            <w:r w:rsidRPr="00DF476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66" w:rsidRPr="00DF4766" w:rsidTr="00115DB6">
        <w:tc>
          <w:tcPr>
            <w:tcW w:w="5499" w:type="dxa"/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766">
              <w:rPr>
                <w:rFonts w:ascii="Times New Roman" w:hAnsi="Times New Roman"/>
                <w:sz w:val="24"/>
                <w:szCs w:val="24"/>
              </w:rPr>
              <w:t>Номер контактного телефона: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66" w:rsidRPr="00DF4766" w:rsidTr="00115DB6">
        <w:tc>
          <w:tcPr>
            <w:tcW w:w="5499" w:type="dxa"/>
          </w:tcPr>
          <w:p w:rsidR="00DF4766" w:rsidRPr="00DF4766" w:rsidRDefault="00D00E85" w:rsidP="00D00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ФИО, контакты ответственного сотрудника</w:t>
            </w:r>
            <w:r w:rsidR="00DF4766" w:rsidRPr="00DF476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4766" w:rsidRDefault="00DF4766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4766" w:rsidRDefault="00DF4766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4766" w:rsidRDefault="00105A1D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Настоящим </w:t>
      </w:r>
      <w:r w:rsidR="00BA5653">
        <w:rPr>
          <w:rFonts w:ascii="Times New Roman" w:hAnsi="Times New Roman"/>
          <w:sz w:val="24"/>
          <w:szCs w:val="24"/>
        </w:rPr>
        <w:t xml:space="preserve">_____________ </w:t>
      </w:r>
      <w:r w:rsidR="00D00E85">
        <w:rPr>
          <w:rFonts w:ascii="Times New Roman" w:hAnsi="Times New Roman"/>
          <w:sz w:val="24"/>
          <w:szCs w:val="24"/>
        </w:rPr>
        <w:t>декларирует:</w:t>
      </w:r>
    </w:p>
    <w:p w:rsidR="00AD2DBE" w:rsidRPr="00DE0BB1" w:rsidRDefault="00AD2DBE" w:rsidP="00AD2DBE">
      <w:pPr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DE0BB1">
        <w:rPr>
          <w:rFonts w:ascii="Times New Roman" w:hAnsi="Times New Roman"/>
        </w:rPr>
        <w:t>соответствие требованиям, установленным в соответствии с законодательством Российской Федерации к лицам, осуществляющим поставку товара, являющихся объектом закупки;</w:t>
      </w:r>
    </w:p>
    <w:p w:rsidR="00D00E85" w:rsidRPr="00DE0BB1" w:rsidRDefault="00D00E85" w:rsidP="00AD2D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DE0BB1">
        <w:rPr>
          <w:rFonts w:ascii="Times New Roman" w:hAnsi="Times New Roman"/>
        </w:rPr>
        <w:t xml:space="preserve">наличие разрешительных документов на осуществление деятельности, обязательных согласно законодательству РФ; </w:t>
      </w:r>
    </w:p>
    <w:p w:rsidR="00D00E85" w:rsidRPr="00DE0BB1" w:rsidRDefault="00D00E85" w:rsidP="00D00E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DE0BB1">
        <w:rPr>
          <w:rFonts w:ascii="Times New Roman" w:hAnsi="Times New Roman"/>
        </w:rPr>
        <w:t>отсутствие действующей на момент проведения закупки и подведения ее итогов претензионно-исковой работы, связанной с неисполнением участником закупки договорных обязательств перед Заказчиком, за исключением случаев, когда неисполнение договорных обязательств стало следствием действий / бездействия самого Заказчика;</w:t>
      </w:r>
    </w:p>
    <w:p w:rsidR="00D00E85" w:rsidRPr="00DE0BB1" w:rsidRDefault="00D00E85" w:rsidP="00D00E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bookmarkStart w:id="1" w:name="sub_3113"/>
      <w:r w:rsidRPr="00DE0BB1">
        <w:rPr>
          <w:rFonts w:ascii="Times New Roman" w:hAnsi="Times New Roman"/>
        </w:rPr>
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  <w:bookmarkStart w:id="2" w:name="sub_3114"/>
      <w:bookmarkEnd w:id="1"/>
    </w:p>
    <w:bookmarkEnd w:id="2"/>
    <w:p w:rsidR="00D00E85" w:rsidRPr="00DE0BB1" w:rsidRDefault="00D00E85" w:rsidP="00D00E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DE0BB1">
        <w:rPr>
          <w:rFonts w:ascii="Times New Roman" w:hAnsi="Times New Roman"/>
        </w:rPr>
        <w:t>участник закупки не является офшорной компанией.</w:t>
      </w:r>
    </w:p>
    <w:p w:rsidR="00203E0C" w:rsidRDefault="00203E0C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0BB1" w:rsidRDefault="00DE0BB1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3E0C" w:rsidRDefault="00BD5726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подтверждаем достоверность, указанных в настоящей заявке, сведений.</w:t>
      </w:r>
    </w:p>
    <w:p w:rsidR="009E7712" w:rsidRDefault="00BA5653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___________</w:t>
      </w:r>
      <w:r w:rsidR="000F22E1">
        <w:rPr>
          <w:rFonts w:ascii="Times New Roman" w:hAnsi="Times New Roman"/>
          <w:sz w:val="24"/>
          <w:szCs w:val="24"/>
        </w:rPr>
        <w:t xml:space="preserve"> 2021</w:t>
      </w:r>
      <w:r w:rsidR="0084134A">
        <w:rPr>
          <w:rFonts w:ascii="Times New Roman" w:hAnsi="Times New Roman"/>
          <w:sz w:val="24"/>
          <w:szCs w:val="24"/>
        </w:rPr>
        <w:t xml:space="preserve"> г.</w:t>
      </w:r>
    </w:p>
    <w:p w:rsidR="00BD5726" w:rsidRDefault="00BD5726" w:rsidP="009E7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653" w:rsidRDefault="00BA5653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5371" w:rsidRPr="00BA5653" w:rsidRDefault="00BA5653" w:rsidP="00B12EA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* </w:t>
      </w:r>
      <w:r w:rsidRPr="00BA5653">
        <w:rPr>
          <w:rFonts w:ascii="Times New Roman" w:hAnsi="Times New Roman"/>
          <w:i/>
          <w:sz w:val="24"/>
          <w:szCs w:val="24"/>
        </w:rPr>
        <w:t>Подпись и расшифровка руководителя</w:t>
      </w:r>
      <w:r w:rsidR="0084134A" w:rsidRPr="00BA5653">
        <w:rPr>
          <w:rFonts w:ascii="Times New Roman" w:hAnsi="Times New Roman"/>
          <w:i/>
          <w:sz w:val="24"/>
          <w:szCs w:val="24"/>
        </w:rPr>
        <w:t xml:space="preserve"> </w:t>
      </w:r>
    </w:p>
    <w:p w:rsidR="00BA5653" w:rsidRDefault="00BA5653" w:rsidP="00B12EA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A5653">
        <w:rPr>
          <w:rFonts w:ascii="Times New Roman" w:hAnsi="Times New Roman"/>
          <w:i/>
          <w:sz w:val="24"/>
          <w:szCs w:val="24"/>
        </w:rPr>
        <w:t>Печать организации</w:t>
      </w:r>
    </w:p>
    <w:p w:rsidR="006B5D54" w:rsidRDefault="006B5D54" w:rsidP="00B12EA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B5D54" w:rsidRDefault="006B5D54" w:rsidP="00B12EA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25B30" w:rsidRDefault="006B5D54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>**</w:t>
      </w:r>
      <w:r w:rsidR="00760175" w:rsidRPr="00F25B30">
        <w:rPr>
          <w:rFonts w:ascii="Times New Roman" w:hAnsi="Times New Roman"/>
          <w:i/>
          <w:sz w:val="20"/>
          <w:szCs w:val="20"/>
        </w:rPr>
        <w:t xml:space="preserve"> К заявке прилагается: </w:t>
      </w:r>
      <w:r w:rsidR="00A26621" w:rsidRPr="00F25B30">
        <w:rPr>
          <w:rFonts w:ascii="Times New Roman" w:hAnsi="Times New Roman"/>
          <w:i/>
          <w:sz w:val="20"/>
          <w:szCs w:val="20"/>
        </w:rPr>
        <w:t>- заполненная по установленной форме карточка контрагента;</w:t>
      </w:r>
    </w:p>
    <w:p w:rsidR="00A26621" w:rsidRPr="00F25B30" w:rsidRDefault="00F25B30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Для юридического лица или индивидуального предпринимателя:</w:t>
      </w:r>
      <w:r w:rsidR="00A26621" w:rsidRPr="00F25B30">
        <w:rPr>
          <w:rFonts w:ascii="Times New Roman" w:hAnsi="Times New Roman"/>
          <w:i/>
          <w:sz w:val="20"/>
          <w:szCs w:val="20"/>
        </w:rPr>
        <w:t xml:space="preserve"> </w:t>
      </w:r>
    </w:p>
    <w:p w:rsidR="00A26621" w:rsidRPr="00F25B30" w:rsidRDefault="00A26621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>- копия свидетельства о государственной регистрации юридического лица;</w:t>
      </w:r>
    </w:p>
    <w:p w:rsidR="00A26621" w:rsidRPr="00F25B30" w:rsidRDefault="00A26621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>- копия свидетельства о постановке на учет в налоговом органе;</w:t>
      </w:r>
    </w:p>
    <w:p w:rsidR="00A26621" w:rsidRPr="00F25B30" w:rsidRDefault="00A26621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>- копия устава;</w:t>
      </w:r>
    </w:p>
    <w:p w:rsidR="00A26621" w:rsidRPr="00F25B30" w:rsidRDefault="00A26621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>- копия протокола (решения) об избрании единоличного исполнительного органа;</w:t>
      </w:r>
    </w:p>
    <w:p w:rsidR="00A26621" w:rsidRDefault="00A26621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 xml:space="preserve">- копия приказа о назначении на </w:t>
      </w:r>
      <w:r w:rsidR="009714CE">
        <w:rPr>
          <w:rFonts w:ascii="Times New Roman" w:hAnsi="Times New Roman"/>
          <w:i/>
          <w:sz w:val="20"/>
          <w:szCs w:val="20"/>
        </w:rPr>
        <w:t>должность руководителя</w:t>
      </w:r>
      <w:r w:rsidRPr="00F25B30">
        <w:rPr>
          <w:rFonts w:ascii="Times New Roman" w:hAnsi="Times New Roman"/>
          <w:i/>
          <w:sz w:val="20"/>
          <w:szCs w:val="20"/>
        </w:rPr>
        <w:t xml:space="preserve"> и главного бухгалтера;</w:t>
      </w:r>
    </w:p>
    <w:p w:rsidR="009714CE" w:rsidRPr="00F25B30" w:rsidRDefault="009714CE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9714CE">
        <w:rPr>
          <w:rFonts w:ascii="Times New Roman" w:hAnsi="Times New Roman"/>
          <w:i/>
          <w:sz w:val="20"/>
          <w:szCs w:val="20"/>
        </w:rPr>
        <w:lastRenderedPageBreak/>
        <w:t>- доверенность, подтверждающая полномочия лица, подписывающего договор (в случае если, договор подписывает не руководитель организации);</w:t>
      </w:r>
    </w:p>
    <w:p w:rsidR="00A26621" w:rsidRPr="00F25B30" w:rsidRDefault="009714CE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- </w:t>
      </w:r>
      <w:r w:rsidR="00A26621" w:rsidRPr="00F25B30">
        <w:rPr>
          <w:rFonts w:ascii="Times New Roman" w:hAnsi="Times New Roman"/>
          <w:i/>
          <w:sz w:val="20"/>
          <w:szCs w:val="20"/>
        </w:rPr>
        <w:t>выписка из ЕГРЮЛ (полученную не ранее одного месяца до подачи документов);</w:t>
      </w:r>
    </w:p>
    <w:p w:rsidR="00A26621" w:rsidRPr="00F25B30" w:rsidRDefault="00A26621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>- копия свидетельства о регистрации в качестве индивидуального предпринимателя и свидетельство о его постановки на налоговый учет (в случае заключения договора с ИП);</w:t>
      </w:r>
    </w:p>
    <w:p w:rsidR="00A26621" w:rsidRPr="00F25B30" w:rsidRDefault="00A26621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>- информация (обзорная справка) о деятельности и опыте работы с указанием крупных контрагентов;</w:t>
      </w:r>
    </w:p>
    <w:p w:rsidR="00A26621" w:rsidRPr="00F25B30" w:rsidRDefault="00A26621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 xml:space="preserve">- копии соответствующих лицензий, свидетельств о допуске к производству работ и т.п., в случае если предмет закупки относится законодательством к лицензируемой деятельности или требуются иные разрешения (допуски) для заключения договора; </w:t>
      </w:r>
    </w:p>
    <w:p w:rsidR="00A26621" w:rsidRPr="00F25B30" w:rsidRDefault="00A26621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>- сведения о судебных разбирательствах за последние 3 года в свободной форме;</w:t>
      </w:r>
    </w:p>
    <w:p w:rsidR="00A26621" w:rsidRPr="00F25B30" w:rsidRDefault="00A26621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>- справка ИФНС об отсутствии задолженности</w:t>
      </w:r>
      <w:r w:rsidR="009714CE">
        <w:rPr>
          <w:rFonts w:ascii="Times New Roman" w:hAnsi="Times New Roman"/>
          <w:i/>
          <w:sz w:val="20"/>
          <w:szCs w:val="20"/>
        </w:rPr>
        <w:t xml:space="preserve"> по форме 1120101 и/или 1160080</w:t>
      </w:r>
      <w:r w:rsidRPr="00F25B30">
        <w:rPr>
          <w:rFonts w:ascii="Times New Roman" w:hAnsi="Times New Roman"/>
          <w:i/>
          <w:sz w:val="20"/>
          <w:szCs w:val="20"/>
        </w:rPr>
        <w:t xml:space="preserve">. </w:t>
      </w:r>
    </w:p>
    <w:p w:rsidR="00A26621" w:rsidRDefault="00A26621" w:rsidP="00A2662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25B30">
        <w:rPr>
          <w:rFonts w:ascii="Times New Roman" w:hAnsi="Times New Roman"/>
          <w:i/>
          <w:sz w:val="20"/>
          <w:szCs w:val="20"/>
        </w:rPr>
        <w:t>- письмо об отсутствии в реестре недобросовестных поставщиков в свободной форме.</w:t>
      </w:r>
    </w:p>
    <w:p w:rsidR="006B5D54" w:rsidRPr="00760175" w:rsidRDefault="006B5D54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B5D54" w:rsidRPr="00760175" w:rsidSect="0084134A">
      <w:pgSz w:w="11906" w:h="16838"/>
      <w:pgMar w:top="284" w:right="849" w:bottom="567" w:left="1276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B0A" w:rsidRDefault="00B27B0A" w:rsidP="003321E5">
      <w:pPr>
        <w:spacing w:after="0" w:line="240" w:lineRule="auto"/>
      </w:pPr>
      <w:r>
        <w:separator/>
      </w:r>
    </w:p>
  </w:endnote>
  <w:endnote w:type="continuationSeparator" w:id="0">
    <w:p w:rsidR="00B27B0A" w:rsidRDefault="00B27B0A" w:rsidP="003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B0A" w:rsidRDefault="00B27B0A" w:rsidP="003321E5">
      <w:pPr>
        <w:spacing w:after="0" w:line="240" w:lineRule="auto"/>
      </w:pPr>
      <w:r>
        <w:separator/>
      </w:r>
    </w:p>
  </w:footnote>
  <w:footnote w:type="continuationSeparator" w:id="0">
    <w:p w:rsidR="00B27B0A" w:rsidRDefault="00B27B0A" w:rsidP="00332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966F4"/>
    <w:multiLevelType w:val="hybridMultilevel"/>
    <w:tmpl w:val="C5B4325C"/>
    <w:lvl w:ilvl="0" w:tplc="86C6D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22E2C"/>
    <w:multiLevelType w:val="hybridMultilevel"/>
    <w:tmpl w:val="2B3644E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76B8F"/>
    <w:multiLevelType w:val="hybridMultilevel"/>
    <w:tmpl w:val="3F586690"/>
    <w:lvl w:ilvl="0" w:tplc="86C6D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665A1"/>
    <w:multiLevelType w:val="hybridMultilevel"/>
    <w:tmpl w:val="2DD23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350FB2"/>
    <w:multiLevelType w:val="hybridMultilevel"/>
    <w:tmpl w:val="7640F734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AA"/>
    <w:rsid w:val="0005545F"/>
    <w:rsid w:val="00095371"/>
    <w:rsid w:val="000C1BCE"/>
    <w:rsid w:val="000E4AD5"/>
    <w:rsid w:val="000F22E1"/>
    <w:rsid w:val="000F78CA"/>
    <w:rsid w:val="00105A1D"/>
    <w:rsid w:val="00115DB6"/>
    <w:rsid w:val="001723BC"/>
    <w:rsid w:val="00197026"/>
    <w:rsid w:val="001D488A"/>
    <w:rsid w:val="001E2885"/>
    <w:rsid w:val="00203E0C"/>
    <w:rsid w:val="003321E5"/>
    <w:rsid w:val="003B5AFF"/>
    <w:rsid w:val="003D1B62"/>
    <w:rsid w:val="00461087"/>
    <w:rsid w:val="00487887"/>
    <w:rsid w:val="004B063D"/>
    <w:rsid w:val="004C4A75"/>
    <w:rsid w:val="00514113"/>
    <w:rsid w:val="00585CCB"/>
    <w:rsid w:val="005A3569"/>
    <w:rsid w:val="005E6937"/>
    <w:rsid w:val="00681169"/>
    <w:rsid w:val="006B5D54"/>
    <w:rsid w:val="006D2161"/>
    <w:rsid w:val="006D45E0"/>
    <w:rsid w:val="006E3F5A"/>
    <w:rsid w:val="006F75B0"/>
    <w:rsid w:val="00760175"/>
    <w:rsid w:val="00776733"/>
    <w:rsid w:val="007A21AC"/>
    <w:rsid w:val="007C04FE"/>
    <w:rsid w:val="0084134A"/>
    <w:rsid w:val="008E5840"/>
    <w:rsid w:val="009458E6"/>
    <w:rsid w:val="009714CE"/>
    <w:rsid w:val="009C0808"/>
    <w:rsid w:val="009E7712"/>
    <w:rsid w:val="00A26621"/>
    <w:rsid w:val="00AC2536"/>
    <w:rsid w:val="00AD2DBE"/>
    <w:rsid w:val="00B12EAA"/>
    <w:rsid w:val="00B23AD3"/>
    <w:rsid w:val="00B27B0A"/>
    <w:rsid w:val="00B70C48"/>
    <w:rsid w:val="00B97E9B"/>
    <w:rsid w:val="00BA5653"/>
    <w:rsid w:val="00BD3D4C"/>
    <w:rsid w:val="00BD5726"/>
    <w:rsid w:val="00CA62C3"/>
    <w:rsid w:val="00CD775A"/>
    <w:rsid w:val="00CE055C"/>
    <w:rsid w:val="00D00E85"/>
    <w:rsid w:val="00D0224F"/>
    <w:rsid w:val="00D655AC"/>
    <w:rsid w:val="00DE0BB1"/>
    <w:rsid w:val="00DF17E9"/>
    <w:rsid w:val="00DF4766"/>
    <w:rsid w:val="00E964B3"/>
    <w:rsid w:val="00F1564C"/>
    <w:rsid w:val="00F25B30"/>
    <w:rsid w:val="00F751BB"/>
    <w:rsid w:val="00F8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42059"/>
  <w14:defaultImageDpi w14:val="0"/>
  <w15:docId w15:val="{ABD0AAD1-19ED-44D7-84D1-6EB6D6A76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annotation text" w:semiHidden="1" w:uiPriority="0" w:unhideWhenUsed="1"/>
    <w:lsdException w:name="caption" w:semiHidden="1" w:uiPriority="35" w:unhideWhenUsed="1" w:qFormat="1"/>
    <w:lsdException w:name="annotation reference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1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321E5"/>
    <w:rPr>
      <w:rFonts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3321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321E5"/>
    <w:rPr>
      <w:rFonts w:cs="Times New Roman"/>
      <w:sz w:val="22"/>
    </w:rPr>
  </w:style>
  <w:style w:type="paragraph" w:customStyle="1" w:styleId="Normalunindented">
    <w:name w:val="Normal unindented"/>
    <w:aliases w:val="Обычный Без отступа"/>
    <w:qFormat/>
    <w:rsid w:val="00B12EAA"/>
    <w:pPr>
      <w:spacing w:before="120" w:after="120" w:line="276" w:lineRule="auto"/>
      <w:jc w:val="both"/>
    </w:pPr>
    <w:rPr>
      <w:rFonts w:ascii="Times New Roman" w:hAnsi="Times New Roman" w:cs="Times New Roman"/>
      <w:sz w:val="22"/>
      <w:szCs w:val="22"/>
    </w:rPr>
  </w:style>
  <w:style w:type="character" w:styleId="a7">
    <w:name w:val="annotation reference"/>
    <w:basedOn w:val="a0"/>
    <w:uiPriority w:val="99"/>
    <w:rsid w:val="00B12EA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rsid w:val="00B12EA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locked/>
    <w:rsid w:val="00B12EAA"/>
    <w:rPr>
      <w:rFonts w:ascii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B1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12EA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945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rsid w:val="00D00E85"/>
    <w:rPr>
      <w:rFonts w:cs="Times New Roman"/>
      <w:color w:val="0000FF" w:themeColor="hyperlink"/>
      <w:u w:val="single"/>
    </w:rPr>
  </w:style>
  <w:style w:type="paragraph" w:styleId="ae">
    <w:name w:val="Title"/>
    <w:basedOn w:val="a"/>
    <w:next w:val="a"/>
    <w:link w:val="af"/>
    <w:uiPriority w:val="10"/>
    <w:qFormat/>
    <w:rsid w:val="0046108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461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List Paragraph"/>
    <w:basedOn w:val="a"/>
    <w:uiPriority w:val="34"/>
    <w:qFormat/>
    <w:rsid w:val="00BA5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8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-PushkarevaMA\Desktop\&#1044;&#1083;&#1103;%20&#1092;&#1086;&#1088;&#1084;%20&#1043;&#1056;%20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Для форм ГР 2.dot</Template>
  <TotalTime>40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андрей климик</cp:lastModifiedBy>
  <cp:revision>22</cp:revision>
  <cp:lastPrinted>2018-12-03T04:49:00Z</cp:lastPrinted>
  <dcterms:created xsi:type="dcterms:W3CDTF">2020-06-19T07:08:00Z</dcterms:created>
  <dcterms:modified xsi:type="dcterms:W3CDTF">2021-12-21T09:40:00Z</dcterms:modified>
</cp:coreProperties>
</file>